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7B9" w:rsidRDefault="007217B9" w:rsidP="00D97B6E">
      <w:pPr>
        <w:pStyle w:val="Heading1"/>
        <w:spacing w:after="0" w:line="240" w:lineRule="atLeast"/>
        <w:ind w:left="1292" w:right="665"/>
      </w:pPr>
      <w:r>
        <w:t xml:space="preserve">Школьный  этап 5 класс. </w:t>
      </w:r>
    </w:p>
    <w:p w:rsidR="007217B9" w:rsidRDefault="007217B9" w:rsidP="00D97B6E">
      <w:pPr>
        <w:spacing w:after="0" w:line="240" w:lineRule="atLeast"/>
        <w:ind w:left="1568" w:right="999"/>
        <w:jc w:val="center"/>
      </w:pPr>
      <w:r>
        <w:rPr>
          <w:b/>
        </w:rPr>
        <w:t xml:space="preserve">Теоретические задания. </w:t>
      </w:r>
    </w:p>
    <w:p w:rsidR="007217B9" w:rsidRDefault="007217B9" w:rsidP="00D97B6E">
      <w:pPr>
        <w:spacing w:after="0" w:line="240" w:lineRule="atLeast"/>
        <w:ind w:left="1292" w:right="717"/>
        <w:jc w:val="center"/>
      </w:pPr>
      <w:r>
        <w:rPr>
          <w:b/>
          <w:u w:val="single" w:color="000000"/>
        </w:rPr>
        <w:t>Кулинария.</w:t>
      </w:r>
    </w:p>
    <w:p w:rsidR="007217B9" w:rsidRDefault="007217B9" w:rsidP="00D97B6E">
      <w:pPr>
        <w:numPr>
          <w:ilvl w:val="0"/>
          <w:numId w:val="1"/>
        </w:numPr>
        <w:spacing w:after="0" w:line="240" w:lineRule="atLeast"/>
        <w:ind w:right="194"/>
      </w:pPr>
      <w:r>
        <w:rPr>
          <w:b/>
        </w:rPr>
        <w:t xml:space="preserve">Найдите продолжение русских народных пословиц и поговорок </w:t>
      </w:r>
      <w:r>
        <w:t xml:space="preserve">(укажите </w:t>
      </w:r>
    </w:p>
    <w:p w:rsidR="007217B9" w:rsidRDefault="007217B9" w:rsidP="00D97B6E">
      <w:pPr>
        <w:spacing w:after="0" w:line="240" w:lineRule="atLeast"/>
        <w:ind w:left="936" w:right="194" w:firstLine="0"/>
      </w:pPr>
      <w:r>
        <w:t>стрелками )</w:t>
      </w:r>
      <w:r>
        <w:rPr>
          <w:b/>
        </w:rPr>
        <w:t>.</w:t>
      </w:r>
    </w:p>
    <w:p w:rsidR="007217B9" w:rsidRDefault="007217B9" w:rsidP="00D97B6E">
      <w:pPr>
        <w:spacing w:after="13" w:line="259" w:lineRule="auto"/>
        <w:ind w:left="941" w:firstLine="0"/>
        <w:jc w:val="left"/>
      </w:pPr>
    </w:p>
    <w:tbl>
      <w:tblPr>
        <w:tblpPr w:vertAnchor="text" w:tblpX="3035" w:tblpY="35"/>
        <w:tblOverlap w:val="never"/>
        <w:tblW w:w="7093" w:type="dxa"/>
        <w:tblCellMar>
          <w:top w:w="89" w:type="dxa"/>
          <w:left w:w="110" w:type="dxa"/>
          <w:right w:w="115" w:type="dxa"/>
        </w:tblCellMar>
        <w:tblLook w:val="00A0"/>
      </w:tblPr>
      <w:tblGrid>
        <w:gridCol w:w="3549"/>
        <w:gridCol w:w="3544"/>
      </w:tblGrid>
      <w:tr w:rsidR="007217B9" w:rsidTr="0017135B">
        <w:trPr>
          <w:trHeight w:val="322"/>
        </w:trPr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  <w:r w:rsidRPr="0058489D">
              <w:rPr>
                <w:color w:val="2C2C2C"/>
                <w:sz w:val="22"/>
              </w:rPr>
              <w:t xml:space="preserve">Жизнь прожить -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right="3" w:firstLine="0"/>
              <w:jc w:val="center"/>
            </w:pPr>
            <w:r w:rsidRPr="0058489D">
              <w:rPr>
                <w:color w:val="2C2C2C"/>
                <w:sz w:val="22"/>
              </w:rPr>
              <w:t xml:space="preserve">которой гнездо свое не мило. </w:t>
            </w:r>
          </w:p>
        </w:tc>
      </w:tr>
      <w:tr w:rsidR="007217B9" w:rsidTr="0017135B">
        <w:trPr>
          <w:trHeight w:val="322"/>
        </w:trPr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  <w:r w:rsidRPr="0058489D">
              <w:rPr>
                <w:color w:val="2C2C2C"/>
                <w:sz w:val="22"/>
              </w:rPr>
              <w:t xml:space="preserve">Глупа та птица, 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center"/>
            </w:pPr>
            <w:r w:rsidRPr="0058489D">
              <w:rPr>
                <w:color w:val="2C2C2C"/>
                <w:sz w:val="22"/>
              </w:rPr>
              <w:t xml:space="preserve">тот и на воду дует. </w:t>
            </w:r>
          </w:p>
        </w:tc>
      </w:tr>
      <w:tr w:rsidR="007217B9" w:rsidTr="0017135B">
        <w:trPr>
          <w:trHeight w:val="322"/>
        </w:trPr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  <w:r w:rsidRPr="0058489D">
              <w:rPr>
                <w:color w:val="2C2C2C"/>
                <w:sz w:val="22"/>
              </w:rPr>
              <w:t xml:space="preserve">Кто на молоке ожегся, 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right="10" w:firstLine="0"/>
              <w:jc w:val="center"/>
            </w:pPr>
            <w:r w:rsidRPr="0058489D">
              <w:rPr>
                <w:color w:val="2C2C2C"/>
                <w:sz w:val="22"/>
              </w:rPr>
              <w:t xml:space="preserve">не суйся в воду. </w:t>
            </w:r>
          </w:p>
        </w:tc>
      </w:tr>
      <w:tr w:rsidR="007217B9" w:rsidTr="0017135B">
        <w:trPr>
          <w:trHeight w:val="327"/>
        </w:trPr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  <w:r w:rsidRPr="0058489D">
              <w:rPr>
                <w:color w:val="2C2C2C"/>
                <w:sz w:val="22"/>
              </w:rPr>
              <w:t xml:space="preserve">Не зная броду,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center"/>
            </w:pPr>
            <w:r w:rsidRPr="0058489D">
              <w:rPr>
                <w:color w:val="2C2C2C"/>
                <w:sz w:val="22"/>
              </w:rPr>
              <w:t xml:space="preserve">не поле перейти. </w:t>
            </w:r>
          </w:p>
        </w:tc>
      </w:tr>
    </w:tbl>
    <w:p w:rsidR="007217B9" w:rsidRDefault="007217B9" w:rsidP="00D97B6E">
      <w:pPr>
        <w:spacing w:after="0" w:line="259" w:lineRule="auto"/>
        <w:ind w:left="942" w:right="266" w:firstLine="0"/>
        <w:jc w:val="left"/>
      </w:pPr>
      <w:r w:rsidRPr="00C94AEE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95.25pt;height:95.25pt;visibility:visible">
            <v:imagedata r:id="rId5" o:title=""/>
          </v:shape>
        </w:pict>
      </w:r>
    </w:p>
    <w:p w:rsidR="007217B9" w:rsidRDefault="007217B9" w:rsidP="00D97B6E">
      <w:pPr>
        <w:spacing w:after="16" w:line="259" w:lineRule="auto"/>
        <w:ind w:left="941" w:firstLine="0"/>
        <w:jc w:val="left"/>
      </w:pPr>
    </w:p>
    <w:p w:rsidR="007217B9" w:rsidRDefault="007217B9" w:rsidP="00D97B6E">
      <w:pPr>
        <w:numPr>
          <w:ilvl w:val="0"/>
          <w:numId w:val="1"/>
        </w:numPr>
        <w:spacing w:after="0" w:line="240" w:lineRule="atLeast"/>
        <w:ind w:right="194"/>
      </w:pPr>
      <w:r>
        <w:rPr>
          <w:b/>
        </w:rPr>
        <w:t xml:space="preserve">«Приготовьте»  завтрак на пять человек, рассчитайте и вставьте пропущенные цифры в таблице: </w:t>
      </w:r>
    </w:p>
    <w:p w:rsidR="007217B9" w:rsidRDefault="007217B9" w:rsidP="00D97B6E">
      <w:pPr>
        <w:spacing w:after="0" w:line="240" w:lineRule="atLeast"/>
        <w:ind w:left="941" w:firstLine="0"/>
        <w:jc w:val="left"/>
      </w:pPr>
    </w:p>
    <w:tbl>
      <w:tblPr>
        <w:tblW w:w="9330" w:type="dxa"/>
        <w:tblInd w:w="830" w:type="dxa"/>
        <w:tblCellMar>
          <w:top w:w="7" w:type="dxa"/>
          <w:left w:w="106" w:type="dxa"/>
          <w:right w:w="115" w:type="dxa"/>
        </w:tblCellMar>
        <w:tblLook w:val="00A0"/>
      </w:tblPr>
      <w:tblGrid>
        <w:gridCol w:w="1565"/>
        <w:gridCol w:w="2655"/>
        <w:gridCol w:w="2699"/>
        <w:gridCol w:w="2411"/>
      </w:tblGrid>
      <w:tr w:rsidR="007217B9" w:rsidTr="0017135B">
        <w:trPr>
          <w:trHeight w:val="840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D97B6E">
            <w:pPr>
              <w:spacing w:after="0" w:line="240" w:lineRule="atLeast"/>
              <w:ind w:left="5" w:firstLine="0"/>
              <w:jc w:val="left"/>
            </w:pPr>
            <w:r w:rsidRPr="0058489D">
              <w:rPr>
                <w:b/>
                <w:sz w:val="22"/>
              </w:rPr>
              <w:t>Блюдо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D97B6E">
            <w:pPr>
              <w:spacing w:after="0" w:line="240" w:lineRule="atLeast"/>
              <w:ind w:left="5" w:firstLine="0"/>
              <w:jc w:val="left"/>
            </w:pPr>
            <w:r w:rsidRPr="0058489D">
              <w:rPr>
                <w:b/>
                <w:sz w:val="22"/>
              </w:rPr>
              <w:t>продукты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D97B6E">
            <w:pPr>
              <w:spacing w:after="0" w:line="240" w:lineRule="atLeast"/>
              <w:ind w:left="5" w:firstLine="0"/>
              <w:jc w:val="left"/>
            </w:pPr>
            <w:r w:rsidRPr="0058489D">
              <w:rPr>
                <w:b/>
                <w:sz w:val="22"/>
              </w:rPr>
              <w:t>Количество продуктов на одного человека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D97B6E">
            <w:pPr>
              <w:spacing w:after="0" w:line="240" w:lineRule="atLeast"/>
              <w:ind w:left="0" w:firstLine="0"/>
              <w:jc w:val="left"/>
            </w:pPr>
            <w:r w:rsidRPr="0058489D">
              <w:rPr>
                <w:b/>
                <w:sz w:val="22"/>
              </w:rPr>
              <w:t xml:space="preserve">Количество </w:t>
            </w:r>
          </w:p>
          <w:p w:rsidR="007217B9" w:rsidRPr="0058489D" w:rsidRDefault="007217B9" w:rsidP="00D97B6E">
            <w:pPr>
              <w:spacing w:after="0" w:line="240" w:lineRule="atLeast"/>
              <w:ind w:left="0" w:firstLine="0"/>
              <w:jc w:val="left"/>
            </w:pPr>
            <w:r w:rsidRPr="0058489D">
              <w:rPr>
                <w:b/>
                <w:sz w:val="22"/>
              </w:rPr>
              <w:t>продуктов на            пять человек</w:t>
            </w:r>
          </w:p>
        </w:tc>
      </w:tr>
      <w:tr w:rsidR="007217B9" w:rsidTr="0017135B">
        <w:trPr>
          <w:trHeight w:val="283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5" w:firstLine="0"/>
              <w:jc w:val="left"/>
            </w:pPr>
            <w:r w:rsidRPr="0058489D">
              <w:rPr>
                <w:rFonts w:ascii="Franklin Gothic" w:hAnsi="Franklin Gothic" w:cs="Franklin Gothic"/>
                <w:sz w:val="22"/>
              </w:rPr>
              <w:t xml:space="preserve">1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5" w:firstLine="0"/>
              <w:jc w:val="left"/>
            </w:pPr>
            <w:r w:rsidRPr="0058489D">
              <w:rPr>
                <w:rFonts w:ascii="Franklin Gothic" w:hAnsi="Franklin Gothic" w:cs="Franklin Gothic"/>
                <w:sz w:val="22"/>
              </w:rPr>
              <w:t xml:space="preserve">2 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5" w:firstLine="0"/>
              <w:jc w:val="left"/>
            </w:pPr>
            <w:r w:rsidRPr="0058489D">
              <w:rPr>
                <w:rFonts w:ascii="Franklin Gothic" w:hAnsi="Franklin Gothic" w:cs="Franklin Gothic"/>
                <w:sz w:val="22"/>
              </w:rPr>
              <w:t xml:space="preserve">3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  <w:r w:rsidRPr="0058489D">
              <w:rPr>
                <w:rFonts w:ascii="Franklin Gothic" w:hAnsi="Franklin Gothic" w:cs="Franklin Gothic"/>
                <w:sz w:val="22"/>
              </w:rPr>
              <w:t xml:space="preserve">4 </w:t>
            </w:r>
          </w:p>
        </w:tc>
      </w:tr>
      <w:tr w:rsidR="007217B9" w:rsidTr="0017135B">
        <w:trPr>
          <w:trHeight w:val="375"/>
        </w:trPr>
        <w:tc>
          <w:tcPr>
            <w:tcW w:w="1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5" w:firstLine="0"/>
              <w:jc w:val="left"/>
            </w:pPr>
            <w:r w:rsidRPr="0058489D">
              <w:rPr>
                <w:sz w:val="22"/>
              </w:rPr>
              <w:t xml:space="preserve">сложный бутерброд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5" w:firstLine="0"/>
              <w:jc w:val="left"/>
            </w:pPr>
            <w:r w:rsidRPr="0058489D">
              <w:rPr>
                <w:sz w:val="22"/>
              </w:rPr>
              <w:t xml:space="preserve">Хлеб 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5" w:firstLine="0"/>
              <w:jc w:val="left"/>
            </w:pPr>
            <w:r w:rsidRPr="0058489D">
              <w:rPr>
                <w:sz w:val="22"/>
              </w:rPr>
              <w:t xml:space="preserve">2 ломтика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  <w:r w:rsidRPr="0058489D">
              <w:rPr>
                <w:sz w:val="22"/>
              </w:rPr>
              <w:t xml:space="preserve">________ломтиков </w:t>
            </w:r>
          </w:p>
        </w:tc>
      </w:tr>
      <w:tr w:rsidR="007217B9" w:rsidTr="0017135B">
        <w:trPr>
          <w:trHeight w:val="40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5" w:firstLine="0"/>
              <w:jc w:val="left"/>
            </w:pPr>
            <w:r w:rsidRPr="0058489D">
              <w:rPr>
                <w:sz w:val="22"/>
              </w:rPr>
              <w:t xml:space="preserve">Колбаса 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5" w:firstLine="0"/>
              <w:jc w:val="left"/>
            </w:pPr>
            <w:smartTag w:uri="urn:schemas-microsoft-com:office:smarttags" w:element="metricconverter">
              <w:smartTagPr>
                <w:attr w:name="ProductID" w:val="30 г"/>
              </w:smartTagPr>
              <w:r w:rsidRPr="0058489D">
                <w:rPr>
                  <w:sz w:val="22"/>
                </w:rPr>
                <w:t>30 г</w:t>
              </w:r>
            </w:smartTag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</w:tr>
      <w:tr w:rsidR="007217B9" w:rsidTr="0017135B">
        <w:trPr>
          <w:trHeight w:val="42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5" w:firstLine="0"/>
              <w:jc w:val="left"/>
            </w:pPr>
            <w:r w:rsidRPr="0058489D">
              <w:rPr>
                <w:sz w:val="22"/>
              </w:rPr>
              <w:t xml:space="preserve">Сыр 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5" w:firstLine="0"/>
              <w:jc w:val="left"/>
            </w:pPr>
            <w:smartTag w:uri="urn:schemas-microsoft-com:office:smarttags" w:element="metricconverter">
              <w:smartTagPr>
                <w:attr w:name="ProductID" w:val="30 г"/>
              </w:smartTagPr>
              <w:r w:rsidRPr="0058489D">
                <w:rPr>
                  <w:sz w:val="22"/>
                </w:rPr>
                <w:t>30 г</w:t>
              </w:r>
            </w:smartTag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</w:tr>
      <w:tr w:rsidR="007217B9" w:rsidTr="0017135B">
        <w:trPr>
          <w:trHeight w:val="35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5" w:firstLine="0"/>
              <w:jc w:val="left"/>
            </w:pPr>
            <w:r w:rsidRPr="0058489D">
              <w:rPr>
                <w:sz w:val="22"/>
              </w:rPr>
              <w:t xml:space="preserve">зелень, овощи 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5" w:firstLine="0"/>
              <w:jc w:val="left"/>
            </w:pPr>
            <w:smartTag w:uri="urn:schemas-microsoft-com:office:smarttags" w:element="metricconverter">
              <w:smartTagPr>
                <w:attr w:name="ProductID" w:val="10 г"/>
              </w:smartTagPr>
              <w:r w:rsidRPr="0058489D">
                <w:rPr>
                  <w:sz w:val="22"/>
                </w:rPr>
                <w:t>10 г</w:t>
              </w:r>
            </w:smartTag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</w:tr>
      <w:tr w:rsidR="007217B9" w:rsidTr="0017135B">
        <w:trPr>
          <w:trHeight w:val="433"/>
        </w:trPr>
        <w:tc>
          <w:tcPr>
            <w:tcW w:w="1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5" w:firstLine="0"/>
              <w:jc w:val="left"/>
            </w:pPr>
            <w:r w:rsidRPr="0058489D">
              <w:rPr>
                <w:sz w:val="22"/>
              </w:rPr>
              <w:t xml:space="preserve">Чай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5" w:firstLine="0"/>
              <w:jc w:val="left"/>
            </w:pPr>
            <w:r w:rsidRPr="0058489D">
              <w:rPr>
                <w:sz w:val="22"/>
              </w:rPr>
              <w:t xml:space="preserve">Заварка 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5" w:firstLine="0"/>
              <w:jc w:val="left"/>
            </w:pPr>
            <w:smartTag w:uri="urn:schemas-microsoft-com:office:smarttags" w:element="metricconverter">
              <w:smartTagPr>
                <w:attr w:name="ProductID" w:val="5 г"/>
              </w:smartTagPr>
              <w:r w:rsidRPr="0058489D">
                <w:rPr>
                  <w:sz w:val="22"/>
                </w:rPr>
                <w:t>5 г</w:t>
              </w:r>
            </w:smartTag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</w:tr>
      <w:tr w:rsidR="007217B9" w:rsidTr="0017135B">
        <w:trPr>
          <w:trHeight w:val="35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5" w:firstLine="0"/>
              <w:jc w:val="left"/>
            </w:pPr>
            <w:r w:rsidRPr="0058489D">
              <w:rPr>
                <w:sz w:val="22"/>
              </w:rPr>
              <w:t xml:space="preserve">Сахар 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5" w:firstLine="0"/>
              <w:jc w:val="left"/>
            </w:pPr>
            <w:smartTag w:uri="urn:schemas-microsoft-com:office:smarttags" w:element="metricconverter">
              <w:smartTagPr>
                <w:attr w:name="ProductID" w:val="30 г"/>
              </w:smartTagPr>
              <w:r w:rsidRPr="0058489D">
                <w:rPr>
                  <w:sz w:val="22"/>
                </w:rPr>
                <w:t>30 г</w:t>
              </w:r>
            </w:smartTag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</w:tr>
    </w:tbl>
    <w:p w:rsidR="007217B9" w:rsidRDefault="007217B9" w:rsidP="00D97B6E">
      <w:pPr>
        <w:spacing w:after="263" w:line="259" w:lineRule="auto"/>
        <w:ind w:left="941" w:firstLine="0"/>
        <w:jc w:val="left"/>
      </w:pPr>
    </w:p>
    <w:p w:rsidR="007217B9" w:rsidRDefault="007217B9" w:rsidP="00D97B6E">
      <w:pPr>
        <w:spacing w:after="254" w:line="271" w:lineRule="auto"/>
        <w:ind w:left="936" w:right="194"/>
      </w:pPr>
      <w:r>
        <w:rPr>
          <w:b/>
        </w:rPr>
        <w:t>3.Предложите  блюда из молока</w:t>
      </w:r>
      <w:r>
        <w:t xml:space="preserve">: </w:t>
      </w:r>
    </w:p>
    <w:p w:rsidR="007217B9" w:rsidRDefault="007217B9" w:rsidP="00D97B6E">
      <w:pPr>
        <w:ind w:left="951" w:right="58"/>
      </w:pPr>
      <w:r>
        <w:t xml:space="preserve">а) для завтрака _______________________________________________________,  </w:t>
      </w:r>
    </w:p>
    <w:p w:rsidR="007217B9" w:rsidRDefault="007217B9" w:rsidP="00D97B6E">
      <w:pPr>
        <w:ind w:left="951" w:right="58"/>
      </w:pPr>
      <w:r>
        <w:t xml:space="preserve">б) обеда   ___________________________________________________________,  </w:t>
      </w:r>
    </w:p>
    <w:p w:rsidR="007217B9" w:rsidRDefault="007217B9" w:rsidP="00D97B6E">
      <w:pPr>
        <w:ind w:left="951" w:right="58"/>
      </w:pPr>
      <w:r>
        <w:t xml:space="preserve">в) полдника_________________________________________________________,  </w:t>
      </w:r>
    </w:p>
    <w:p w:rsidR="007217B9" w:rsidRDefault="007217B9" w:rsidP="00D97B6E">
      <w:pPr>
        <w:ind w:left="951" w:right="58"/>
      </w:pPr>
      <w:r>
        <w:t xml:space="preserve">г)  ужина___________________________________________________________ </w:t>
      </w:r>
    </w:p>
    <w:p w:rsidR="007217B9" w:rsidRDefault="007217B9" w:rsidP="00D97B6E">
      <w:pPr>
        <w:spacing w:after="15" w:line="259" w:lineRule="auto"/>
        <w:ind w:left="941" w:firstLine="0"/>
        <w:jc w:val="left"/>
      </w:pPr>
    </w:p>
    <w:p w:rsidR="007217B9" w:rsidRPr="00D97B6E" w:rsidRDefault="007217B9" w:rsidP="00D97B6E">
      <w:pPr>
        <w:pStyle w:val="ListParagraph"/>
        <w:spacing w:after="15" w:line="259" w:lineRule="auto"/>
        <w:ind w:left="936" w:firstLine="0"/>
        <w:jc w:val="left"/>
        <w:rPr>
          <w:b/>
        </w:rPr>
      </w:pPr>
      <w:r w:rsidRPr="00D97B6E">
        <w:rPr>
          <w:b/>
        </w:rPr>
        <w:t>4. Разгадайте кроссворд</w:t>
      </w:r>
    </w:p>
    <w:p w:rsidR="007217B9" w:rsidRDefault="007217B9" w:rsidP="00D97B6E">
      <w:pPr>
        <w:ind w:left="936" w:right="58" w:firstLine="0"/>
      </w:pPr>
      <w:r>
        <w:t xml:space="preserve">1. «Сидит девица в темнице, а коса – на улице». </w:t>
      </w:r>
    </w:p>
    <w:p w:rsidR="007217B9" w:rsidRDefault="007217B9" w:rsidP="00D97B6E">
      <w:pPr>
        <w:ind w:left="936" w:right="58" w:firstLine="0"/>
      </w:pPr>
      <w:r>
        <w:t xml:space="preserve">2. «Яблоко любви» - так во Франции называют этот овощ. </w:t>
      </w:r>
    </w:p>
    <w:p w:rsidR="007217B9" w:rsidRDefault="007217B9" w:rsidP="00D97B6E">
      <w:pPr>
        <w:pStyle w:val="ListParagraph"/>
        <w:numPr>
          <w:ilvl w:val="0"/>
          <w:numId w:val="1"/>
        </w:numPr>
        <w:ind w:right="58"/>
      </w:pPr>
      <w:r>
        <w:t xml:space="preserve">Если лук – от семи недуг, то этот овощ – от 99 болезней. </w:t>
      </w:r>
    </w:p>
    <w:p w:rsidR="007217B9" w:rsidRDefault="007217B9" w:rsidP="00D97B6E">
      <w:pPr>
        <w:pStyle w:val="ListParagraph"/>
        <w:numPr>
          <w:ilvl w:val="0"/>
          <w:numId w:val="1"/>
        </w:numPr>
        <w:ind w:right="58"/>
      </w:pPr>
      <w:r>
        <w:t xml:space="preserve">Овощ, который в русской сказке «тянут – потянут, а вытянуть не могут». </w:t>
      </w:r>
    </w:p>
    <w:p w:rsidR="007217B9" w:rsidRDefault="007217B9" w:rsidP="00D97B6E">
      <w:pPr>
        <w:pStyle w:val="ListParagraph"/>
        <w:numPr>
          <w:ilvl w:val="0"/>
          <w:numId w:val="1"/>
        </w:numPr>
        <w:ind w:right="58"/>
      </w:pPr>
      <w:r>
        <w:t xml:space="preserve">Бобовые растения. </w:t>
      </w:r>
    </w:p>
    <w:p w:rsidR="007217B9" w:rsidRDefault="007217B9" w:rsidP="00D97B6E">
      <w:pPr>
        <w:pStyle w:val="ListParagraph"/>
        <w:numPr>
          <w:ilvl w:val="0"/>
          <w:numId w:val="1"/>
        </w:numPr>
        <w:ind w:right="58"/>
      </w:pPr>
      <w:r>
        <w:t xml:space="preserve">Не любит света, боится холода и носит «мундир». </w:t>
      </w:r>
    </w:p>
    <w:p w:rsidR="007217B9" w:rsidRDefault="007217B9" w:rsidP="00D97B6E">
      <w:pPr>
        <w:pStyle w:val="ListParagraph"/>
        <w:numPr>
          <w:ilvl w:val="0"/>
          <w:numId w:val="1"/>
        </w:numPr>
        <w:ind w:right="58"/>
      </w:pPr>
      <w:r>
        <w:t xml:space="preserve">Вид зелени, которая бывает простой и кудрявой. </w:t>
      </w:r>
    </w:p>
    <w:p w:rsidR="007217B9" w:rsidRDefault="007217B9" w:rsidP="00D97B6E">
      <w:pPr>
        <w:pStyle w:val="ListParagraph"/>
        <w:numPr>
          <w:ilvl w:val="0"/>
          <w:numId w:val="1"/>
        </w:numPr>
        <w:ind w:right="58"/>
      </w:pPr>
      <w:r>
        <w:t xml:space="preserve">«Сто одежек, и все – без застежек». Бывает цветная, белокочанная, брюссельская. </w:t>
      </w:r>
    </w:p>
    <w:p w:rsidR="007217B9" w:rsidRDefault="007217B9" w:rsidP="00D97B6E">
      <w:pPr>
        <w:pStyle w:val="ListParagraph"/>
        <w:spacing w:after="15" w:line="259" w:lineRule="auto"/>
        <w:ind w:left="936" w:firstLine="0"/>
        <w:jc w:val="left"/>
      </w:pPr>
    </w:p>
    <w:p w:rsidR="007217B9" w:rsidRDefault="007217B9" w:rsidP="00D97B6E">
      <w:pPr>
        <w:spacing w:after="15" w:line="259" w:lineRule="auto"/>
        <w:ind w:left="941" w:firstLine="0"/>
        <w:jc w:val="left"/>
      </w:pPr>
    </w:p>
    <w:p w:rsidR="007217B9" w:rsidRDefault="007217B9" w:rsidP="00D97B6E">
      <w:pPr>
        <w:spacing w:after="15" w:line="259" w:lineRule="auto"/>
        <w:ind w:left="941" w:firstLine="0"/>
        <w:jc w:val="left"/>
      </w:pPr>
    </w:p>
    <w:p w:rsidR="007217B9" w:rsidRDefault="007217B9" w:rsidP="00D97B6E">
      <w:pPr>
        <w:spacing w:after="4"/>
        <w:ind w:left="951" w:right="263"/>
        <w:jc w:val="left"/>
      </w:pPr>
    </w:p>
    <w:p w:rsidR="007217B9" w:rsidRDefault="007217B9" w:rsidP="00D97B6E">
      <w:pPr>
        <w:spacing w:after="4"/>
        <w:ind w:left="951" w:right="263"/>
        <w:jc w:val="left"/>
      </w:pPr>
    </w:p>
    <w:p w:rsidR="007217B9" w:rsidRDefault="007217B9" w:rsidP="00D97B6E">
      <w:pPr>
        <w:spacing w:after="4"/>
        <w:ind w:left="951" w:right="263"/>
        <w:jc w:val="left"/>
      </w:pPr>
    </w:p>
    <w:tbl>
      <w:tblPr>
        <w:tblW w:w="5354" w:type="dxa"/>
        <w:tblInd w:w="830" w:type="dxa"/>
        <w:tblCellMar>
          <w:top w:w="12" w:type="dxa"/>
          <w:left w:w="106" w:type="dxa"/>
          <w:right w:w="115" w:type="dxa"/>
        </w:tblCellMar>
        <w:tblLook w:val="00A0"/>
      </w:tblPr>
      <w:tblGrid>
        <w:gridCol w:w="595"/>
        <w:gridCol w:w="595"/>
        <w:gridCol w:w="596"/>
        <w:gridCol w:w="595"/>
        <w:gridCol w:w="591"/>
        <w:gridCol w:w="595"/>
        <w:gridCol w:w="596"/>
        <w:gridCol w:w="595"/>
        <w:gridCol w:w="596"/>
      </w:tblGrid>
      <w:tr w:rsidR="007217B9" w:rsidTr="0017135B">
        <w:trPr>
          <w:trHeight w:val="547"/>
        </w:trPr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5" w:firstLine="0"/>
              <w:jc w:val="left"/>
            </w:pPr>
            <w:r w:rsidRPr="0058489D">
              <w:rPr>
                <w:sz w:val="22"/>
              </w:rPr>
              <w:t xml:space="preserve">1. </w:t>
            </w:r>
          </w:p>
        </w:tc>
        <w:tc>
          <w:tcPr>
            <w:tcW w:w="5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5" w:firstLine="0"/>
              <w:jc w:val="left"/>
            </w:pP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5" w:firstLine="0"/>
              <w:jc w:val="left"/>
            </w:pPr>
          </w:p>
        </w:tc>
        <w:tc>
          <w:tcPr>
            <w:tcW w:w="5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5" w:firstLine="0"/>
              <w:jc w:val="left"/>
            </w:pPr>
          </w:p>
        </w:tc>
        <w:tc>
          <w:tcPr>
            <w:tcW w:w="59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5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5" w:firstLine="0"/>
              <w:jc w:val="left"/>
            </w:pP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5" w:firstLine="0"/>
              <w:jc w:val="left"/>
            </w:pPr>
          </w:p>
        </w:tc>
        <w:tc>
          <w:tcPr>
            <w:tcW w:w="1191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</w:tcPr>
          <w:p w:rsidR="007217B9" w:rsidRPr="0058489D" w:rsidRDefault="007217B9" w:rsidP="0017135B">
            <w:pPr>
              <w:spacing w:after="0" w:line="259" w:lineRule="auto"/>
              <w:ind w:left="5" w:firstLine="0"/>
              <w:jc w:val="left"/>
            </w:pPr>
            <w:r w:rsidRPr="0058489D">
              <w:rPr>
                <w:sz w:val="22"/>
              </w:rPr>
              <w:tab/>
            </w:r>
          </w:p>
        </w:tc>
      </w:tr>
      <w:tr w:rsidR="007217B9" w:rsidTr="0017135B">
        <w:trPr>
          <w:trHeight w:val="547"/>
        </w:trPr>
        <w:tc>
          <w:tcPr>
            <w:tcW w:w="596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7217B9" w:rsidRPr="0058489D" w:rsidRDefault="007217B9" w:rsidP="0017135B">
            <w:pPr>
              <w:spacing w:after="0" w:line="259" w:lineRule="auto"/>
              <w:ind w:left="5" w:firstLine="0"/>
              <w:jc w:val="left"/>
            </w:pPr>
          </w:p>
        </w:tc>
        <w:tc>
          <w:tcPr>
            <w:tcW w:w="595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5" w:firstLine="0"/>
              <w:jc w:val="left"/>
            </w:pP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5" w:firstLine="0"/>
              <w:jc w:val="left"/>
            </w:pPr>
            <w:r w:rsidRPr="0058489D">
              <w:rPr>
                <w:sz w:val="22"/>
              </w:rPr>
              <w:t xml:space="preserve">2. </w:t>
            </w:r>
          </w:p>
        </w:tc>
        <w:tc>
          <w:tcPr>
            <w:tcW w:w="5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5" w:firstLine="0"/>
              <w:jc w:val="left"/>
            </w:pPr>
          </w:p>
        </w:tc>
        <w:tc>
          <w:tcPr>
            <w:tcW w:w="59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5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5" w:firstLine="0"/>
              <w:jc w:val="left"/>
            </w:pP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5" w:firstLine="0"/>
              <w:jc w:val="left"/>
            </w:pPr>
          </w:p>
        </w:tc>
        <w:tc>
          <w:tcPr>
            <w:tcW w:w="5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5" w:firstLine="0"/>
              <w:jc w:val="left"/>
            </w:pP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5" w:firstLine="0"/>
              <w:jc w:val="left"/>
            </w:pPr>
          </w:p>
        </w:tc>
      </w:tr>
    </w:tbl>
    <w:p w:rsidR="007217B9" w:rsidRDefault="007217B9" w:rsidP="00D97B6E">
      <w:pPr>
        <w:spacing w:after="47" w:line="259" w:lineRule="auto"/>
        <w:ind w:left="809" w:firstLine="0"/>
        <w:jc w:val="left"/>
      </w:pPr>
      <w:r w:rsidRPr="00C94AEE">
        <w:rPr>
          <w:noProof/>
        </w:rPr>
        <w:pict>
          <v:shape id="Рисунок 2" o:spid="_x0000_i1026" type="#_x0000_t75" style="width:358.5pt;height:161.25pt;visibility:visible">
            <v:imagedata r:id="rId6" o:title=""/>
          </v:shape>
        </w:pict>
      </w:r>
    </w:p>
    <w:p w:rsidR="007217B9" w:rsidRDefault="007217B9" w:rsidP="00D97B6E">
      <w:pPr>
        <w:spacing w:after="4" w:line="492" w:lineRule="auto"/>
        <w:ind w:left="941" w:right="2626" w:firstLine="3472"/>
        <w:jc w:val="left"/>
        <w:rPr>
          <w:b/>
          <w:u w:val="single" w:color="000000"/>
        </w:rPr>
      </w:pPr>
      <w:r>
        <w:rPr>
          <w:b/>
          <w:u w:val="single" w:color="000000"/>
        </w:rPr>
        <w:t>Материаловедение.</w:t>
      </w:r>
    </w:p>
    <w:p w:rsidR="007217B9" w:rsidRDefault="007217B9" w:rsidP="00D97B6E">
      <w:pPr>
        <w:spacing w:after="4" w:line="492" w:lineRule="auto"/>
        <w:ind w:left="941" w:right="2626" w:firstLine="0"/>
        <w:jc w:val="left"/>
        <w:rPr>
          <w:i/>
        </w:rPr>
      </w:pPr>
      <w:r>
        <w:rPr>
          <w:i/>
        </w:rPr>
        <w:t xml:space="preserve">Отметьте знаком «+» правильные ответы (один или несколько) </w:t>
      </w:r>
    </w:p>
    <w:p w:rsidR="007217B9" w:rsidRDefault="007217B9" w:rsidP="00D97B6E">
      <w:pPr>
        <w:spacing w:after="4" w:line="492" w:lineRule="auto"/>
        <w:ind w:left="941" w:right="2626" w:firstLine="0"/>
        <w:jc w:val="left"/>
      </w:pPr>
      <w:r>
        <w:rPr>
          <w:b/>
        </w:rPr>
        <w:t xml:space="preserve">5. Волокна растительного происхождения получают из: </w:t>
      </w:r>
    </w:p>
    <w:p w:rsidR="007217B9" w:rsidRDefault="007217B9" w:rsidP="00D97B6E">
      <w:pPr>
        <w:ind w:left="1311" w:right="58"/>
      </w:pPr>
      <w:r>
        <w:t xml:space="preserve">а)крапивы; </w:t>
      </w:r>
    </w:p>
    <w:p w:rsidR="007217B9" w:rsidRDefault="007217B9" w:rsidP="00D97B6E">
      <w:pPr>
        <w:ind w:left="1311" w:right="58"/>
      </w:pPr>
      <w:r>
        <w:t xml:space="preserve">б)льна; </w:t>
      </w:r>
    </w:p>
    <w:p w:rsidR="007217B9" w:rsidRDefault="007217B9" w:rsidP="00D97B6E">
      <w:pPr>
        <w:ind w:left="1311" w:right="58"/>
      </w:pPr>
      <w:r>
        <w:t xml:space="preserve">в)шерсти; </w:t>
      </w:r>
    </w:p>
    <w:p w:rsidR="007217B9" w:rsidRDefault="007217B9" w:rsidP="00D97B6E">
      <w:pPr>
        <w:ind w:left="1311" w:right="58"/>
      </w:pPr>
      <w:r>
        <w:t xml:space="preserve">г)хлопка. </w:t>
      </w:r>
    </w:p>
    <w:p w:rsidR="007217B9" w:rsidRDefault="007217B9" w:rsidP="00D97B6E">
      <w:pPr>
        <w:spacing w:after="15" w:line="259" w:lineRule="auto"/>
        <w:ind w:left="1661" w:firstLine="0"/>
        <w:jc w:val="left"/>
      </w:pPr>
    </w:p>
    <w:p w:rsidR="007217B9" w:rsidRDefault="007217B9" w:rsidP="00D97B6E">
      <w:pPr>
        <w:spacing w:line="385" w:lineRule="auto"/>
        <w:ind w:left="926" w:right="1407" w:firstLine="361"/>
      </w:pPr>
      <w:r>
        <w:rPr>
          <w:b/>
        </w:rPr>
        <w:t xml:space="preserve">6. Процесс получения ткани из ниток путём их переплетения называется: </w:t>
      </w:r>
      <w:r>
        <w:t xml:space="preserve">а) прядением; б) ткачеством; в) отделкой. </w:t>
      </w:r>
    </w:p>
    <w:p w:rsidR="007217B9" w:rsidRDefault="007217B9" w:rsidP="00D97B6E">
      <w:pPr>
        <w:spacing w:line="271" w:lineRule="auto"/>
        <w:ind w:left="936" w:right="276"/>
      </w:pPr>
      <w:r>
        <w:rPr>
          <w:b/>
        </w:rPr>
        <w:t xml:space="preserve">7. Покажите полотняное переплетение с  помощью двух цветов, напишите названия нитей в данном переплетении: </w:t>
      </w:r>
    </w:p>
    <w:p w:rsidR="007217B9" w:rsidRDefault="007217B9" w:rsidP="00D97B6E">
      <w:pPr>
        <w:spacing w:after="0" w:line="259" w:lineRule="auto"/>
        <w:ind w:left="941" w:firstLine="0"/>
        <w:jc w:val="left"/>
      </w:pPr>
    </w:p>
    <w:p w:rsidR="007217B9" w:rsidRDefault="007217B9" w:rsidP="00D97B6E">
      <w:pPr>
        <w:spacing w:after="0" w:line="259" w:lineRule="auto"/>
        <w:ind w:left="941" w:firstLine="0"/>
        <w:jc w:val="left"/>
      </w:pPr>
      <w:r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3088" w:type="dxa"/>
        <w:tblInd w:w="946" w:type="dxa"/>
        <w:tblCellMar>
          <w:top w:w="7" w:type="dxa"/>
          <w:left w:w="110" w:type="dxa"/>
          <w:right w:w="115" w:type="dxa"/>
        </w:tblCellMar>
        <w:tblLook w:val="00A0"/>
      </w:tblPr>
      <w:tblGrid>
        <w:gridCol w:w="534"/>
        <w:gridCol w:w="427"/>
        <w:gridCol w:w="423"/>
        <w:gridCol w:w="427"/>
        <w:gridCol w:w="427"/>
        <w:gridCol w:w="423"/>
        <w:gridCol w:w="427"/>
      </w:tblGrid>
      <w:tr w:rsidR="007217B9" w:rsidTr="0017135B">
        <w:trPr>
          <w:trHeight w:val="28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</w:tr>
      <w:tr w:rsidR="007217B9" w:rsidTr="0017135B">
        <w:trPr>
          <w:trHeight w:val="283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</w:tr>
      <w:tr w:rsidR="007217B9" w:rsidTr="0017135B">
        <w:trPr>
          <w:trHeight w:val="28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</w:tr>
      <w:tr w:rsidR="007217B9" w:rsidTr="0017135B">
        <w:trPr>
          <w:trHeight w:val="28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</w:tr>
      <w:tr w:rsidR="007217B9" w:rsidTr="0017135B">
        <w:trPr>
          <w:trHeight w:val="28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</w:tr>
      <w:tr w:rsidR="007217B9" w:rsidTr="0017135B">
        <w:trPr>
          <w:trHeight w:val="28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</w:tr>
      <w:tr w:rsidR="007217B9" w:rsidTr="0017135B">
        <w:trPr>
          <w:trHeight w:val="283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</w:tr>
      <w:tr w:rsidR="007217B9" w:rsidTr="0017135B">
        <w:trPr>
          <w:trHeight w:val="28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</w:tr>
      <w:tr w:rsidR="007217B9" w:rsidTr="0017135B">
        <w:trPr>
          <w:trHeight w:val="28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0" w:firstLine="0"/>
              <w:jc w:val="left"/>
            </w:pPr>
          </w:p>
        </w:tc>
      </w:tr>
    </w:tbl>
    <w:p w:rsidR="007217B9" w:rsidRPr="00B33853" w:rsidRDefault="007217B9" w:rsidP="00D97B6E">
      <w:pPr>
        <w:spacing w:after="0"/>
        <w:rPr>
          <w:vanish/>
        </w:rPr>
      </w:pPr>
    </w:p>
    <w:tbl>
      <w:tblPr>
        <w:tblpPr w:vertAnchor="text" w:tblpX="856" w:tblpY="-63"/>
        <w:tblOverlap w:val="never"/>
        <w:tblW w:w="315" w:type="dxa"/>
        <w:tblCellMar>
          <w:top w:w="64" w:type="dxa"/>
          <w:left w:w="85" w:type="dxa"/>
          <w:right w:w="0" w:type="dxa"/>
        </w:tblCellMar>
        <w:tblLook w:val="00A0"/>
      </w:tblPr>
      <w:tblGrid>
        <w:gridCol w:w="535"/>
      </w:tblGrid>
      <w:tr w:rsidR="007217B9" w:rsidTr="0017135B">
        <w:trPr>
          <w:trHeight w:val="265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C0504D"/>
          </w:tcPr>
          <w:p w:rsidR="007217B9" w:rsidRPr="0058489D" w:rsidRDefault="007217B9" w:rsidP="0017135B">
            <w:pPr>
              <w:spacing w:after="0" w:line="259" w:lineRule="auto"/>
              <w:ind w:left="0" w:right="-10" w:firstLine="0"/>
            </w:pPr>
            <w:r w:rsidRPr="0058489D">
              <w:rPr>
                <w:sz w:val="22"/>
                <w:bdr w:val="single" w:sz="48" w:space="0" w:color="F2F2F2"/>
              </w:rPr>
              <w:t>__</w:t>
            </w:r>
          </w:p>
        </w:tc>
      </w:tr>
      <w:tr w:rsidR="007217B9" w:rsidTr="0017135B">
        <w:trPr>
          <w:trHeight w:val="7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622423"/>
          </w:tcPr>
          <w:p w:rsidR="007217B9" w:rsidRPr="0058489D" w:rsidRDefault="007217B9" w:rsidP="0017135B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7217B9" w:rsidRDefault="007217B9" w:rsidP="00D97B6E">
      <w:pPr>
        <w:ind w:left="866" w:right="58"/>
      </w:pPr>
      <w:r>
        <w:t xml:space="preserve">______________________нить </w:t>
      </w:r>
    </w:p>
    <w:p w:rsidR="007217B9" w:rsidRDefault="007217B9" w:rsidP="00D97B6E">
      <w:pPr>
        <w:spacing w:after="25" w:line="259" w:lineRule="auto"/>
        <w:ind w:left="941" w:firstLine="0"/>
        <w:jc w:val="left"/>
      </w:pPr>
    </w:p>
    <w:p w:rsidR="007217B9" w:rsidRDefault="007217B9" w:rsidP="00D97B6E">
      <w:pPr>
        <w:ind w:left="951" w:right="58"/>
      </w:pPr>
      <w:r>
        <w:rPr>
          <w:noProof/>
        </w:rPr>
        <w:pict>
          <v:group id="Группа 4" o:spid="_x0000_s1026" style="position:absolute;left:0;text-align:left;margin-left:43.05pt;margin-top:-9.25pt;width:15.25pt;height:17pt;z-index:-251658240" coordsize="193675,2159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">
            <v:shape id="Shape 323803" o:spid="_x0000_s1027" style="position:absolute;left:12700;top:25400;width:180975;height:190500;visibility:visible" coordsize="20000,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lATsEA&#10;AADaAAAADwAAAGRycy9kb3ducmV2LnhtbESPW2sCMRSE3wX/QziCb5qtYKlbo9Qb+Fgv+Hy6OW4W&#10;NydLEnX11zeFgo/DzHzDTOetrcWNfKgcK3gbZiCIC6crLhUcD5vBB4gQkTXWjknBgwLMZ93OFHPt&#10;7ryj2z6WIkE45KjAxNjkUobCkMUwdA1x8s7OW4xJ+lJqj/cEt7UcZdm7tFhxWjDY0NJQcdlfrYLJ&#10;80zZYieP3rQ/YfU9WT9Pm4tS/V779QkiUhtf4f/2VisYw9+VdAPk7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ZQE7BAAAA2gAAAA8AAAAAAAAAAAAAAAAAmAIAAGRycy9kb3du&#10;cmV2LnhtbFBLBQYAAAAABAAEAPUAAACGAwAAAAA=&#10;" adj="0,,0" path="al10800,10800@8@8@4@6,10800,10800,10800,10800@9@7l@30@31@17@18@24@25@15@16@32@33xe" fillcolor="#4e6128" stroked="f" strokeweight="0">
              <v:stroke miterlimit="83231f" joinstyle="miter" endcap="round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arrowok="t" o:connecttype="segments" o:connectlocs="@44,@45;@48,@49;@46,@47;@17,@18;@24,@25;@15,@16" textboxrect="@1,@1,@1,@1"/>
              <v:handles>
                <v:h position="@3,#0" polar="10800,10800"/>
                <v:h position="#2,#1" polar="10800,10800" radiusrange="0,10800"/>
              </v:handles>
            </v:shape>
            <v:shape id="Picture 310392" o:spid="_x0000_s1028" type="#_x0000_t75" style="position:absolute;left:-4571;top:-5968;width:185928;height:1981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ZEGp69AAAA2gAAAA8AAABkcnMvZG93bnJldi54bWxEj8EKwjAQRO+C/xBW8KapIqLVKKIIQk9W&#10;P2Bt1rbYbGoTtf69EQSPw8y8YZbr1lTiSY0rLSsYDSMQxJnVJecKzqf9YAbCeWSNlWVS8CYH61W3&#10;s8RY2xcf6Zn6XAQIuxgVFN7XsZQuK8igG9qaOHhX2xj0QTa51A2+AtxUchxFU2mw5LBQYE3bgrJb&#10;+jAKbMIJvifp7HzZtfcbJ9qcNnOl+r12swDhqfX/8K990Aqm8L0SboBcfQ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RkQanr0AAADaAAAADwAAAAAAAAAAAAAAAACfAgAAZHJz&#10;L2Rvd25yZXYueG1sUEsFBgAAAAAEAAQA9wAAAIkDAAAAAA==&#10;">
              <v:imagedata r:id="rId7" o:title=""/>
            </v:shape>
            <v:shape id="Shape 25713" o:spid="_x0000_s1029" style="position:absolute;width:180975;height:190500;visibility:visible" coordsize="20000,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hTccQA&#10;AADaAAAADwAAAGRycy9kb3ducmV2LnhtbESPQWvCQBSE74L/YXlCb7rRiq1pNmIFQVpBaqXQ2yP7&#10;mgSzb0N2a9L8+q4geBxm5hsmWXWmEhdqXGlZwXQSgSDOrC45V3D63I6fQTiPrLGyTAr+yMEqHQ4S&#10;jLVt+YMuR5+LAGEXo4LC+zqW0mUFGXQTWxMH78c2Bn2QTS51g22Am0rOomghDZYcFgqsaVNQdj7+&#10;GgXL1/b7sOm+dvNe7/ldYp+/PfZKPYy69QsIT52/h2/tnVbwBNcr4QbI9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YU3HEAAAA2gAAAA8AAAAAAAAAAAAAAAAAmAIAAGRycy9k&#10;b3ducmV2LnhtbFBLBQYAAAAABAAEAPUAAACJAwAAAAA=&#10;" adj="0,,0" path="al10800,10800@8@8@4@6,10800,10800,10800,10800@9@7l@30@31@17@18@24@25@15@16@32@33xe" filled="f" strokecolor="#9bbb59" strokeweight="1pt">
              <v:stroke miterlimit="83231f" joinstyle="miter" endcap="round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arrowok="t" o:connecttype="segments" o:connectlocs="@44,@45;@48,@49;@46,@47;@17,@18;@24,@25;@15,@16" textboxrect="@1,@1,@1,@1"/>
              <v:handles>
                <v:h position="@3,#0" polar="10800,10800"/>
                <v:h position="#2,#1" polar="10800,10800" radiusrange="0,10800"/>
              </v:handles>
            </v:shape>
          </v:group>
        </w:pict>
      </w:r>
      <w:r>
        <w:t xml:space="preserve">________________________нить </w:t>
      </w:r>
    </w:p>
    <w:p w:rsidR="007217B9" w:rsidRDefault="007217B9" w:rsidP="00D97B6E">
      <w:pPr>
        <w:spacing w:after="277" w:line="259" w:lineRule="auto"/>
        <w:ind w:left="941" w:firstLine="0"/>
        <w:jc w:val="left"/>
      </w:pPr>
    </w:p>
    <w:p w:rsidR="007217B9" w:rsidRDefault="007217B9" w:rsidP="00D97B6E">
      <w:pPr>
        <w:pStyle w:val="Heading1"/>
        <w:ind w:left="1292" w:right="723"/>
      </w:pPr>
      <w:r>
        <w:t>Рукоделие</w:t>
      </w:r>
    </w:p>
    <w:p w:rsidR="007217B9" w:rsidRDefault="007217B9" w:rsidP="00D97B6E">
      <w:pPr>
        <w:spacing w:after="24" w:line="259" w:lineRule="auto"/>
        <w:ind w:left="941" w:firstLine="0"/>
        <w:jc w:val="left"/>
      </w:pPr>
    </w:p>
    <w:p w:rsidR="007217B9" w:rsidRDefault="007217B9" w:rsidP="00D97B6E">
      <w:pPr>
        <w:spacing w:line="271" w:lineRule="auto"/>
        <w:ind w:left="936" w:right="194"/>
      </w:pPr>
      <w:r>
        <w:rPr>
          <w:b/>
        </w:rPr>
        <w:t xml:space="preserve">8. Назовите стежок,  варианты которого изображены на рисунке: </w:t>
      </w:r>
    </w:p>
    <w:p w:rsidR="007217B9" w:rsidRDefault="007217B9" w:rsidP="00D97B6E">
      <w:pPr>
        <w:spacing w:after="0" w:line="259" w:lineRule="auto"/>
        <w:ind w:left="941" w:firstLine="0"/>
        <w:jc w:val="left"/>
      </w:pPr>
    </w:p>
    <w:p w:rsidR="007217B9" w:rsidRDefault="007217B9" w:rsidP="00D97B6E">
      <w:pPr>
        <w:spacing w:after="0" w:line="259" w:lineRule="auto"/>
        <w:ind w:left="0" w:right="3668" w:firstLine="0"/>
        <w:jc w:val="center"/>
      </w:pPr>
      <w:r w:rsidRPr="00C94AEE">
        <w:rPr>
          <w:noProof/>
        </w:rPr>
        <w:pict>
          <v:shape id="Рисунок 1" o:spid="_x0000_i1027" type="#_x0000_t75" style="width:237pt;height:291.75pt;visibility:visible">
            <v:imagedata r:id="rId8" o:title=""/>
          </v:shape>
        </w:pict>
      </w:r>
    </w:p>
    <w:p w:rsidR="007217B9" w:rsidRDefault="007217B9" w:rsidP="00D97B6E">
      <w:pPr>
        <w:spacing w:after="20" w:line="259" w:lineRule="auto"/>
        <w:ind w:left="941" w:firstLine="0"/>
        <w:jc w:val="left"/>
      </w:pPr>
    </w:p>
    <w:p w:rsidR="007217B9" w:rsidRDefault="007217B9" w:rsidP="00D97B6E">
      <w:pPr>
        <w:ind w:left="951" w:right="58"/>
        <w:outlineLvl w:val="0"/>
      </w:pPr>
      <w:r>
        <w:t xml:space="preserve">Ответ:__________________________________________ </w:t>
      </w:r>
    </w:p>
    <w:p w:rsidR="007217B9" w:rsidRDefault="007217B9" w:rsidP="00D97B6E">
      <w:pPr>
        <w:spacing w:line="271" w:lineRule="auto"/>
        <w:ind w:left="1661" w:right="1800" w:hanging="360"/>
        <w:rPr>
          <w:b/>
        </w:rPr>
      </w:pPr>
      <w:r>
        <w:rPr>
          <w:b/>
        </w:rPr>
        <w:t xml:space="preserve">9.Начинать измерение по линейке и угольнику нужно с цифры 1 </w:t>
      </w:r>
    </w:p>
    <w:p w:rsidR="007217B9" w:rsidRDefault="007217B9" w:rsidP="00D97B6E">
      <w:pPr>
        <w:spacing w:line="271" w:lineRule="auto"/>
        <w:ind w:left="1661" w:right="1800" w:hanging="360"/>
      </w:pPr>
      <w:r>
        <w:rPr>
          <w:sz w:val="22"/>
        </w:rPr>
        <w:t xml:space="preserve">а) да  </w:t>
      </w:r>
    </w:p>
    <w:p w:rsidR="007217B9" w:rsidRDefault="007217B9" w:rsidP="00D97B6E">
      <w:pPr>
        <w:spacing w:after="0" w:line="259" w:lineRule="auto"/>
        <w:ind w:left="905" w:firstLine="396"/>
        <w:jc w:val="left"/>
        <w:rPr>
          <w:b/>
          <w:u w:val="single" w:color="000000"/>
        </w:rPr>
      </w:pPr>
      <w:r>
        <w:rPr>
          <w:sz w:val="22"/>
        </w:rPr>
        <w:t xml:space="preserve">б) нет </w:t>
      </w:r>
    </w:p>
    <w:p w:rsidR="007217B9" w:rsidRDefault="007217B9" w:rsidP="00D97B6E">
      <w:pPr>
        <w:spacing w:after="255" w:line="270" w:lineRule="auto"/>
        <w:ind w:left="951"/>
        <w:jc w:val="left"/>
        <w:outlineLvl w:val="0"/>
        <w:rPr>
          <w:b/>
          <w:u w:val="single" w:color="000000"/>
        </w:rPr>
      </w:pPr>
    </w:p>
    <w:p w:rsidR="007217B9" w:rsidRDefault="007217B9" w:rsidP="00D97B6E">
      <w:pPr>
        <w:spacing w:after="255" w:line="270" w:lineRule="auto"/>
        <w:ind w:left="951"/>
        <w:jc w:val="left"/>
        <w:outlineLvl w:val="0"/>
      </w:pPr>
      <w:r>
        <w:rPr>
          <w:b/>
          <w:u w:val="single" w:color="000000"/>
        </w:rPr>
        <w:t>10. Творческое задание. Вам предложен фартук:</w:t>
      </w:r>
    </w:p>
    <w:p w:rsidR="007217B9" w:rsidRDefault="007217B9" w:rsidP="00D97B6E">
      <w:pPr>
        <w:numPr>
          <w:ilvl w:val="0"/>
          <w:numId w:val="3"/>
        </w:numPr>
        <w:ind w:right="58" w:hanging="244"/>
      </w:pPr>
      <w:r>
        <w:t xml:space="preserve">Выполните эскиз,используя разные цвета,  выбрав фартук по назначению: </w:t>
      </w:r>
    </w:p>
    <w:p w:rsidR="007217B9" w:rsidRDefault="007217B9" w:rsidP="00D97B6E">
      <w:pPr>
        <w:ind w:left="951" w:right="58"/>
      </w:pPr>
      <w:r>
        <w:t xml:space="preserve">а) для официантов; </w:t>
      </w:r>
    </w:p>
    <w:p w:rsidR="007217B9" w:rsidRDefault="007217B9" w:rsidP="00D97B6E">
      <w:pPr>
        <w:ind w:left="951" w:right="58"/>
      </w:pPr>
      <w:r>
        <w:t>б) для домашней кухни ;</w:t>
      </w:r>
    </w:p>
    <w:p w:rsidR="007217B9" w:rsidRDefault="007217B9" w:rsidP="00D97B6E">
      <w:pPr>
        <w:ind w:left="951" w:right="58"/>
      </w:pPr>
      <w:r>
        <w:t xml:space="preserve">в) для русского народного костюма; </w:t>
      </w:r>
    </w:p>
    <w:p w:rsidR="007217B9" w:rsidRDefault="007217B9" w:rsidP="00D97B6E">
      <w:pPr>
        <w:ind w:left="951" w:right="58"/>
      </w:pPr>
      <w:r>
        <w:t xml:space="preserve">г) для слесарно-столярных работ </w:t>
      </w:r>
    </w:p>
    <w:p w:rsidR="007217B9" w:rsidRDefault="007217B9" w:rsidP="00D97B6E">
      <w:pPr>
        <w:spacing w:after="21" w:line="259" w:lineRule="auto"/>
        <w:ind w:left="941" w:firstLine="0"/>
        <w:jc w:val="left"/>
      </w:pPr>
    </w:p>
    <w:p w:rsidR="007217B9" w:rsidRDefault="007217B9" w:rsidP="00D97B6E">
      <w:pPr>
        <w:numPr>
          <w:ilvl w:val="0"/>
          <w:numId w:val="3"/>
        </w:numPr>
        <w:ind w:right="58" w:hanging="244"/>
      </w:pPr>
      <w:r>
        <w:t xml:space="preserve">Опишите и внесите ответы в таблицу: </w:t>
      </w:r>
    </w:p>
    <w:p w:rsidR="007217B9" w:rsidRDefault="007217B9" w:rsidP="00D97B6E">
      <w:pPr>
        <w:ind w:left="951" w:right="58"/>
      </w:pPr>
      <w:r>
        <w:t xml:space="preserve">а) волокнистому составу; </w:t>
      </w:r>
    </w:p>
    <w:p w:rsidR="007217B9" w:rsidRDefault="007217B9" w:rsidP="00D97B6E">
      <w:pPr>
        <w:ind w:left="951" w:right="58"/>
      </w:pPr>
      <w:r>
        <w:t xml:space="preserve">б) по декоративной отделке. </w:t>
      </w:r>
    </w:p>
    <w:p w:rsidR="007217B9" w:rsidRDefault="007217B9" w:rsidP="00D97B6E">
      <w:pPr>
        <w:spacing w:after="0" w:line="259" w:lineRule="auto"/>
        <w:ind w:left="941" w:firstLine="0"/>
        <w:jc w:val="left"/>
      </w:pPr>
    </w:p>
    <w:p w:rsidR="007217B9" w:rsidRDefault="007217B9" w:rsidP="00D97B6E">
      <w:pPr>
        <w:spacing w:after="0" w:line="259" w:lineRule="auto"/>
        <w:ind w:left="941" w:firstLine="0"/>
        <w:jc w:val="left"/>
      </w:pPr>
    </w:p>
    <w:tbl>
      <w:tblPr>
        <w:tblW w:w="9292" w:type="dxa"/>
        <w:tblInd w:w="830" w:type="dxa"/>
        <w:tblCellMar>
          <w:top w:w="4" w:type="dxa"/>
          <w:left w:w="106" w:type="dxa"/>
          <w:right w:w="115" w:type="dxa"/>
        </w:tblCellMar>
        <w:tblLook w:val="00A0"/>
      </w:tblPr>
      <w:tblGrid>
        <w:gridCol w:w="4586"/>
        <w:gridCol w:w="4706"/>
      </w:tblGrid>
      <w:tr w:rsidR="007217B9" w:rsidTr="0017135B">
        <w:trPr>
          <w:trHeight w:val="288"/>
        </w:trPr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5" w:firstLine="0"/>
              <w:jc w:val="left"/>
            </w:pPr>
            <w:r w:rsidRPr="0058489D">
              <w:rPr>
                <w:sz w:val="22"/>
              </w:rPr>
              <w:t xml:space="preserve">Назначение: 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5" w:firstLine="0"/>
              <w:jc w:val="left"/>
            </w:pPr>
            <w:r w:rsidRPr="0058489D">
              <w:rPr>
                <w:sz w:val="22"/>
              </w:rPr>
              <w:t xml:space="preserve">Эскиз </w:t>
            </w:r>
          </w:p>
        </w:tc>
      </w:tr>
      <w:tr w:rsidR="007217B9" w:rsidTr="0017135B">
        <w:trPr>
          <w:trHeight w:val="4331"/>
        </w:trPr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5" w:firstLine="0"/>
              <w:jc w:val="left"/>
            </w:pPr>
          </w:p>
        </w:tc>
        <w:tc>
          <w:tcPr>
            <w:tcW w:w="4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17B9" w:rsidRPr="0058489D" w:rsidRDefault="007217B9" w:rsidP="0017135B">
            <w:pPr>
              <w:spacing w:after="0" w:line="259" w:lineRule="auto"/>
              <w:ind w:left="0" w:right="1083" w:firstLine="0"/>
              <w:jc w:val="center"/>
            </w:pPr>
            <w:r w:rsidRPr="000F31C9">
              <w:rPr>
                <w:noProof/>
                <w:sz w:val="22"/>
              </w:rPr>
              <w:pict>
                <v:shape id="Рисунок 8" o:spid="_x0000_i1028" type="#_x0000_t75" style="width:165.75pt;height:465.75pt;visibility:visible">
                  <v:imagedata r:id="rId9" o:title=""/>
                </v:shape>
              </w:pict>
            </w:r>
          </w:p>
        </w:tc>
      </w:tr>
      <w:tr w:rsidR="007217B9" w:rsidTr="0017135B">
        <w:trPr>
          <w:trHeight w:val="427"/>
        </w:trPr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5" w:firstLine="0"/>
              <w:jc w:val="left"/>
            </w:pPr>
            <w:r w:rsidRPr="0058489D">
              <w:rPr>
                <w:sz w:val="22"/>
              </w:rPr>
              <w:t xml:space="preserve">волокнистый состав: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160" w:line="259" w:lineRule="auto"/>
              <w:ind w:left="0" w:firstLine="0"/>
              <w:jc w:val="left"/>
            </w:pPr>
          </w:p>
        </w:tc>
      </w:tr>
      <w:tr w:rsidR="007217B9" w:rsidTr="0017135B">
        <w:trPr>
          <w:trHeight w:val="1978"/>
        </w:trPr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160" w:line="259" w:lineRule="auto"/>
              <w:ind w:left="0" w:firstLine="0"/>
              <w:jc w:val="left"/>
            </w:pPr>
          </w:p>
        </w:tc>
      </w:tr>
      <w:tr w:rsidR="007217B9" w:rsidTr="0017135B">
        <w:trPr>
          <w:trHeight w:val="446"/>
        </w:trPr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5" w:firstLine="0"/>
              <w:jc w:val="left"/>
            </w:pPr>
            <w:r w:rsidRPr="0058489D">
              <w:rPr>
                <w:sz w:val="22"/>
              </w:rPr>
              <w:t xml:space="preserve">декоративная отделка: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160" w:line="259" w:lineRule="auto"/>
              <w:ind w:left="0" w:firstLine="0"/>
              <w:jc w:val="left"/>
            </w:pPr>
          </w:p>
        </w:tc>
      </w:tr>
      <w:tr w:rsidR="007217B9" w:rsidTr="0017135B">
        <w:trPr>
          <w:trHeight w:val="2219"/>
        </w:trPr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0" w:line="259" w:lineRule="auto"/>
              <w:ind w:left="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9" w:rsidRPr="0058489D" w:rsidRDefault="007217B9" w:rsidP="0017135B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7217B9" w:rsidRDefault="007217B9" w:rsidP="00D97B6E">
      <w:pPr>
        <w:spacing w:after="0" w:line="259" w:lineRule="auto"/>
        <w:ind w:left="941" w:firstLine="0"/>
        <w:jc w:val="left"/>
      </w:pPr>
    </w:p>
    <w:p w:rsidR="007217B9" w:rsidRDefault="007217B9" w:rsidP="00D97B6E">
      <w:pPr>
        <w:spacing w:after="22" w:line="259" w:lineRule="auto"/>
        <w:ind w:left="941" w:firstLine="0"/>
        <w:jc w:val="left"/>
      </w:pPr>
    </w:p>
    <w:p w:rsidR="007217B9" w:rsidRDefault="007217B9" w:rsidP="00D97B6E">
      <w:pPr>
        <w:ind w:left="951" w:right="58"/>
        <w:outlineLvl w:val="0"/>
      </w:pPr>
    </w:p>
    <w:p w:rsidR="007217B9" w:rsidRDefault="007217B9" w:rsidP="00D97B6E">
      <w:pPr>
        <w:spacing w:after="15" w:line="259" w:lineRule="auto"/>
        <w:ind w:left="941" w:firstLine="0"/>
        <w:jc w:val="left"/>
      </w:pPr>
    </w:p>
    <w:p w:rsidR="007217B9" w:rsidRDefault="007217B9" w:rsidP="00D97B6E"/>
    <w:p w:rsidR="007217B9" w:rsidRDefault="007217B9" w:rsidP="00D97B6E">
      <w:r>
        <w:tab/>
      </w:r>
      <w:r>
        <w:tab/>
      </w:r>
    </w:p>
    <w:p w:rsidR="007217B9" w:rsidRDefault="007217B9" w:rsidP="00D97B6E">
      <w:r>
        <w:t>Критерии: с № 1 по № 9 по 1 баллу за задание , №10 – 6 баллов (эскиз - 2 балла, волокнистый состав - 2 б, декоративная отделка – 2</w:t>
      </w:r>
      <w:bookmarkStart w:id="0" w:name="_GoBack"/>
      <w:bookmarkEnd w:id="0"/>
      <w:r>
        <w:t xml:space="preserve"> балла.) Всего -16 баллов</w:t>
      </w:r>
    </w:p>
    <w:p w:rsidR="007217B9" w:rsidRPr="00AC7A41" w:rsidRDefault="007217B9" w:rsidP="00D97B6E"/>
    <w:sectPr w:rsidR="007217B9" w:rsidRPr="00AC7A41" w:rsidSect="00D97B6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anklin Goth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C4897"/>
    <w:multiLevelType w:val="hybridMultilevel"/>
    <w:tmpl w:val="1CDA5CF2"/>
    <w:lvl w:ilvl="0" w:tplc="0B620B10">
      <w:start w:val="1"/>
      <w:numFmt w:val="decimal"/>
      <w:lvlText w:val="%1."/>
      <w:lvlJc w:val="left"/>
      <w:pPr>
        <w:ind w:left="9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A96E959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F75C08B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5264363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A1A268A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506CB25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881C090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7AAEC3C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A51A59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">
    <w:nsid w:val="4E6B15A0"/>
    <w:multiLevelType w:val="hybridMultilevel"/>
    <w:tmpl w:val="9B6AAE36"/>
    <w:lvl w:ilvl="0" w:tplc="C722F1CC">
      <w:start w:val="1"/>
      <w:numFmt w:val="decimal"/>
      <w:lvlText w:val="%1.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A2D669B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1B82A2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CD4469E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C19AB7D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5DAACE3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11F8C7B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775462B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33F6C79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2">
    <w:nsid w:val="7509207B"/>
    <w:multiLevelType w:val="hybridMultilevel"/>
    <w:tmpl w:val="8FFE8480"/>
    <w:lvl w:ilvl="0" w:tplc="C302C700">
      <w:start w:val="1"/>
      <w:numFmt w:val="decimal"/>
      <w:lvlText w:val="%1."/>
      <w:lvlJc w:val="left"/>
      <w:pPr>
        <w:ind w:left="1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FBE422F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F3B29B1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697C15B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B0F2E3D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F3E2E9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F18C44D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6CE2896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8F227D5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3ACA"/>
    <w:rsid w:val="000F31C9"/>
    <w:rsid w:val="0017135B"/>
    <w:rsid w:val="00316FF7"/>
    <w:rsid w:val="003D33D5"/>
    <w:rsid w:val="0058489D"/>
    <w:rsid w:val="006D3ACA"/>
    <w:rsid w:val="007217B9"/>
    <w:rsid w:val="00743C6B"/>
    <w:rsid w:val="00891668"/>
    <w:rsid w:val="00AC7A41"/>
    <w:rsid w:val="00B33853"/>
    <w:rsid w:val="00C94AEE"/>
    <w:rsid w:val="00D97B6E"/>
    <w:rsid w:val="00DD0F28"/>
    <w:rsid w:val="00E104F1"/>
    <w:rsid w:val="00EB0CF7"/>
    <w:rsid w:val="00EF3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B6E"/>
    <w:pPr>
      <w:spacing w:after="5" w:line="269" w:lineRule="auto"/>
      <w:ind w:left="312" w:hanging="10"/>
      <w:jc w:val="both"/>
    </w:pPr>
    <w:rPr>
      <w:rFonts w:ascii="Times New Roman" w:eastAsia="Times New Roman" w:hAnsi="Times New Roman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97B6E"/>
    <w:pPr>
      <w:keepNext/>
      <w:keepLines/>
      <w:spacing w:after="3" w:line="268" w:lineRule="auto"/>
      <w:ind w:left="306"/>
      <w:jc w:val="center"/>
      <w:outlineLvl w:val="0"/>
    </w:pPr>
    <w:rPr>
      <w:b/>
      <w:u w:val="single" w:color="00000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97B6E"/>
    <w:rPr>
      <w:rFonts w:ascii="Times New Roman" w:hAnsi="Times New Roman" w:cs="Times New Roman"/>
      <w:b/>
      <w:color w:val="000000"/>
      <w:sz w:val="24"/>
      <w:u w:val="single" w:color="000000"/>
      <w:lang w:eastAsia="ru-RU"/>
    </w:rPr>
  </w:style>
  <w:style w:type="paragraph" w:styleId="ListParagraph">
    <w:name w:val="List Paragraph"/>
    <w:basedOn w:val="Normal"/>
    <w:uiPriority w:val="99"/>
    <w:qFormat/>
    <w:rsid w:val="00D97B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4</Pages>
  <Words>417</Words>
  <Characters>2383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dcterms:created xsi:type="dcterms:W3CDTF">2015-10-26T19:19:00Z</dcterms:created>
  <dcterms:modified xsi:type="dcterms:W3CDTF">2015-12-12T20:31:00Z</dcterms:modified>
</cp:coreProperties>
</file>